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FC666" w14:textId="77777777" w:rsidR="0093420E" w:rsidRDefault="0093420E" w:rsidP="009342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GODDARD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>(fl.1485)</w:t>
      </w:r>
    </w:p>
    <w:p w14:paraId="5C0AEA9B" w14:textId="13875EE4" w:rsidR="0093420E" w:rsidRDefault="0093420E" w:rsidP="009342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Meaux Abbey.</w:t>
      </w:r>
    </w:p>
    <w:p w14:paraId="29D714F3" w14:textId="77777777" w:rsidR="0093420E" w:rsidRDefault="0093420E" w:rsidP="009342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4B838C" w14:textId="77777777" w:rsidR="0093420E" w:rsidRDefault="0093420E" w:rsidP="009342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026075" w14:textId="77777777" w:rsidR="0093420E" w:rsidRPr="00FF328A" w:rsidRDefault="0093420E" w:rsidP="0093420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>26 Feb.1485</w:t>
      </w:r>
      <w:r w:rsidRPr="00FF328A">
        <w:rPr>
          <w:rFonts w:ascii="Times New Roman" w:hAnsi="Times New Roman" w:cs="Times New Roman"/>
          <w:sz w:val="24"/>
          <w:szCs w:val="24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</w:rPr>
        <w:t>subdeacon</w:t>
      </w:r>
      <w:r w:rsidRPr="00FF328A">
        <w:rPr>
          <w:rFonts w:ascii="Times New Roman" w:hAnsi="Times New Roman" w:cs="Times New Roman"/>
          <w:sz w:val="24"/>
          <w:szCs w:val="24"/>
        </w:rPr>
        <w:t xml:space="preserve"> in in the conventual church of Holy Trinity Priory,</w:t>
      </w:r>
    </w:p>
    <w:p w14:paraId="053B571A" w14:textId="77777777" w:rsidR="0093420E" w:rsidRPr="00FF328A" w:rsidRDefault="0093420E" w:rsidP="0093420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York, by William Egremont, Bishop of Dromore(q.v.).</w:t>
      </w:r>
    </w:p>
    <w:p w14:paraId="508937D1" w14:textId="77777777" w:rsidR="0093420E" w:rsidRDefault="0093420E" w:rsidP="0093420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FF328A">
        <w:rPr>
          <w:rFonts w:ascii="Times New Roman" w:hAnsi="Times New Roman" w:cs="Times New Roman"/>
          <w:sz w:val="24"/>
          <w:szCs w:val="24"/>
        </w:rPr>
        <w:tab/>
      </w:r>
      <w:r w:rsidRPr="00FF328A"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FF328A">
        <w:rPr>
          <w:rFonts w:ascii="Times New Roman" w:hAnsi="Times New Roman" w:cs="Times New Roman"/>
          <w:sz w:val="24"/>
          <w:szCs w:val="24"/>
        </w:rPr>
        <w:t>)</w:t>
      </w:r>
    </w:p>
    <w:p w14:paraId="3B2F2FAF" w14:textId="77777777" w:rsidR="0093420E" w:rsidRDefault="0093420E" w:rsidP="009342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450F7D" w14:textId="77777777" w:rsidR="0093420E" w:rsidRDefault="0093420E" w:rsidP="009342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6FE9C1" w14:textId="77777777" w:rsidR="0093420E" w:rsidRPr="00FF328A" w:rsidRDefault="0093420E" w:rsidP="009342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September 2021</w:t>
      </w:r>
    </w:p>
    <w:p w14:paraId="1553DE8A" w14:textId="00676590" w:rsidR="00BA00AB" w:rsidRPr="0093420E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93420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ABA7B" w14:textId="77777777" w:rsidR="0093420E" w:rsidRDefault="0093420E" w:rsidP="009139A6">
      <w:r>
        <w:separator/>
      </w:r>
    </w:p>
  </w:endnote>
  <w:endnote w:type="continuationSeparator" w:id="0">
    <w:p w14:paraId="5873386C" w14:textId="77777777" w:rsidR="0093420E" w:rsidRDefault="0093420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1EF7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C823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ADC4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8D00CA" w14:textId="77777777" w:rsidR="0093420E" w:rsidRDefault="0093420E" w:rsidP="009139A6">
      <w:r>
        <w:separator/>
      </w:r>
    </w:p>
  </w:footnote>
  <w:footnote w:type="continuationSeparator" w:id="0">
    <w:p w14:paraId="5E8A0E4E" w14:textId="77777777" w:rsidR="0093420E" w:rsidRDefault="0093420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E7DE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3DA4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1340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20E"/>
    <w:rsid w:val="000666E0"/>
    <w:rsid w:val="002510B7"/>
    <w:rsid w:val="005C130B"/>
    <w:rsid w:val="00826F5C"/>
    <w:rsid w:val="009139A6"/>
    <w:rsid w:val="0093420E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D240D"/>
  <w15:chartTrackingRefBased/>
  <w15:docId w15:val="{163A8DFD-B8E8-45AB-8B65-B230FBB99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2021-09-28T18:34:00Z</dcterms:created>
  <dcterms:modified xsi:type="dcterms:W3CDTF">2021-09-28T18:36:00Z</dcterms:modified>
</cp:coreProperties>
</file>